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E6" w:rsidRDefault="00D122E6" w:rsidP="00D122E6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ВРЕМЕННО ОТБОРНО КЛАСИРАНЕ </w:t>
      </w:r>
      <w:r w:rsidR="007A3E82">
        <w:rPr>
          <w:rFonts w:asciiTheme="majorHAnsi" w:hAnsiTheme="majorHAnsi"/>
          <w:b/>
          <w:sz w:val="32"/>
          <w:szCs w:val="32"/>
        </w:rPr>
        <w:t>ЮНОШИ</w:t>
      </w:r>
      <w:r>
        <w:rPr>
          <w:rFonts w:asciiTheme="majorHAnsi" w:hAnsiTheme="majorHAnsi"/>
          <w:b/>
          <w:sz w:val="32"/>
          <w:szCs w:val="32"/>
        </w:rPr>
        <w:t xml:space="preserve"> ДЛОП 2022</w:t>
      </w:r>
      <w:r w:rsidRPr="005112CC">
        <w:rPr>
          <w:rFonts w:asciiTheme="majorHAnsi" w:hAnsiTheme="majorHAnsi"/>
          <w:b/>
          <w:sz w:val="32"/>
          <w:szCs w:val="32"/>
        </w:rPr>
        <w:t xml:space="preserve"> г.</w:t>
      </w: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560"/>
        <w:gridCol w:w="5395"/>
        <w:gridCol w:w="990"/>
        <w:gridCol w:w="990"/>
        <w:gridCol w:w="1080"/>
      </w:tblGrid>
      <w:tr w:rsidR="007A3E82" w:rsidRPr="007A3E82" w:rsidTr="007A3E82">
        <w:trPr>
          <w:trHeight w:val="32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  <w:t>№</w:t>
            </w:r>
          </w:p>
        </w:tc>
        <w:tc>
          <w:tcPr>
            <w:tcW w:w="5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b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b/>
                <w:sz w:val="28"/>
                <w:szCs w:val="28"/>
                <w:lang w:val="en-US" w:eastAsia="en-US"/>
              </w:rPr>
              <w:t>2 КРЪГ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b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b/>
                <w:sz w:val="28"/>
                <w:szCs w:val="28"/>
                <w:lang w:val="en-US" w:eastAsia="en-US"/>
              </w:rPr>
              <w:t>ОБЩО</w:t>
            </w:r>
          </w:p>
        </w:tc>
      </w:tr>
      <w:tr w:rsidR="007A3E82" w:rsidRPr="007A3E82" w:rsidTr="007A3E82">
        <w:trPr>
          <w:trHeight w:val="32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ЛОК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>О</w:t>
            </w:r>
            <w:bookmarkStart w:id="0" w:name="_GoBack"/>
            <w:bookmarkEnd w:id="0"/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МОТИВ СФ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ЛАУТА АРМИ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ЛЪВОВЕТЕ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ПЪРВЕНЕЦ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ЛОКОМОТИВ РС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ПОБЕДА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ЧЕРНОМОРЕЦ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ЮНАЙТЕД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СПОРТС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РОТУНДА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СЕВДАЛИН ВАСИЛЕВ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СПАРТАК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ПЛ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ХАСКОВО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БЕЛАСИЦА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ДОРУДЖА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АСК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</w:t>
            </w: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СЛИВЕН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САМОКОВ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СЕПТЕМВРИ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ТАЛАНТИ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ТРАКИЕЦ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ЛЕВСКИ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lastRenderedPageBreak/>
              <w:t>27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ДСД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КОРНЕР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  <w:tr w:rsidR="007A3E82" w:rsidRPr="007A3E82" w:rsidTr="007A3E8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5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ШУМЕН</w:t>
            </w:r>
            <w:r>
              <w:rPr>
                <w:rFonts w:asciiTheme="majorHAnsi" w:hAnsiTheme="majorHAnsi"/>
                <w:sz w:val="28"/>
                <w:szCs w:val="28"/>
                <w:lang w:eastAsia="en-US"/>
              </w:rPr>
              <w:t xml:space="preserve"> </w:t>
            </w: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ГРУП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E82" w:rsidRPr="007A3E82" w:rsidRDefault="007A3E82" w:rsidP="007A3E82">
            <w:pPr>
              <w:jc w:val="center"/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</w:pPr>
            <w:r w:rsidRPr="007A3E82">
              <w:rPr>
                <w:rFonts w:asciiTheme="majorHAnsi" w:hAnsiTheme="majorHAnsi" w:cs="Calibri"/>
                <w:sz w:val="28"/>
                <w:szCs w:val="28"/>
                <w:lang w:val="en-US" w:eastAsia="en-US"/>
              </w:rPr>
              <w:t> </w:t>
            </w:r>
          </w:p>
        </w:tc>
      </w:tr>
    </w:tbl>
    <w:p w:rsid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576D0A" w:rsidRP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576D0A" w:rsidRPr="00D122E6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ABE" w:rsidRDefault="00A52ABE" w:rsidP="00144764">
      <w:r>
        <w:separator/>
      </w:r>
    </w:p>
  </w:endnote>
  <w:endnote w:type="continuationSeparator" w:id="0">
    <w:p w:rsidR="00A52ABE" w:rsidRDefault="00A52ABE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ABE" w:rsidRDefault="00A52ABE" w:rsidP="00144764">
      <w:r>
        <w:separator/>
      </w:r>
    </w:p>
  </w:footnote>
  <w:footnote w:type="continuationSeparator" w:id="0">
    <w:p w:rsidR="00A52ABE" w:rsidRDefault="00A52ABE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A4A8E"/>
    <w:rsid w:val="00570DB0"/>
    <w:rsid w:val="00576D0A"/>
    <w:rsid w:val="00606305"/>
    <w:rsid w:val="006D1ED9"/>
    <w:rsid w:val="0073702F"/>
    <w:rsid w:val="0076018A"/>
    <w:rsid w:val="007A3E82"/>
    <w:rsid w:val="00853C82"/>
    <w:rsid w:val="0087395B"/>
    <w:rsid w:val="00917784"/>
    <w:rsid w:val="00A25AD5"/>
    <w:rsid w:val="00A52ABE"/>
    <w:rsid w:val="00B5771A"/>
    <w:rsid w:val="00C73178"/>
    <w:rsid w:val="00CB5611"/>
    <w:rsid w:val="00CE162C"/>
    <w:rsid w:val="00D122E6"/>
    <w:rsid w:val="00D876C6"/>
    <w:rsid w:val="00E9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dcterms:created xsi:type="dcterms:W3CDTF">2022-11-09T11:32:00Z</dcterms:created>
  <dcterms:modified xsi:type="dcterms:W3CDTF">2022-11-09T11:32:00Z</dcterms:modified>
</cp:coreProperties>
</file>